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A21" w:rsidRDefault="00B96A21" w:rsidP="00AA1539">
      <w:pPr>
        <w:spacing w:after="0" w:line="240" w:lineRule="auto"/>
        <w:rPr>
          <w:sz w:val="28"/>
          <w:szCs w:val="28"/>
          <w:lang w:val="uk-UA"/>
        </w:rPr>
      </w:pPr>
    </w:p>
    <w:p w:rsidR="00B96A21" w:rsidRPr="00FE2C48" w:rsidRDefault="00B96A21" w:rsidP="00FE2C48">
      <w:pPr>
        <w:spacing w:after="0" w:line="240" w:lineRule="auto"/>
        <w:jc w:val="center"/>
        <w:rPr>
          <w:sz w:val="28"/>
          <w:szCs w:val="28"/>
          <w:lang w:val="uk-UA"/>
        </w:rPr>
      </w:pPr>
      <w:r w:rsidRPr="00FE2C48">
        <w:rPr>
          <w:sz w:val="28"/>
          <w:szCs w:val="28"/>
          <w:lang w:val="uk-UA"/>
        </w:rPr>
        <w:t>Склад членів Красноріч</w:t>
      </w:r>
      <w:r>
        <w:rPr>
          <w:sz w:val="28"/>
          <w:szCs w:val="28"/>
          <w:lang w:val="uk-UA"/>
        </w:rPr>
        <w:t>енської дільничної виборчої комісії №440167</w:t>
      </w:r>
    </w:p>
    <w:p w:rsidR="00B96A21" w:rsidRDefault="00B96A21" w:rsidP="00AA1539">
      <w:pPr>
        <w:spacing w:after="0" w:line="240" w:lineRule="auto"/>
        <w:jc w:val="center"/>
        <w:rPr>
          <w:sz w:val="28"/>
          <w:szCs w:val="28"/>
          <w:lang w:val="uk-UA"/>
        </w:rPr>
      </w:pPr>
    </w:p>
    <w:tbl>
      <w:tblPr>
        <w:tblW w:w="1517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15"/>
        <w:gridCol w:w="4810"/>
        <w:gridCol w:w="3423"/>
        <w:gridCol w:w="5830"/>
      </w:tblGrid>
      <w:tr w:rsidR="00B96A21" w:rsidRPr="000E119D" w:rsidTr="00B97A20">
        <w:trPr>
          <w:trHeight w:val="204"/>
        </w:trPr>
        <w:tc>
          <w:tcPr>
            <w:tcW w:w="1115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№</w:t>
            </w:r>
          </w:p>
        </w:tc>
        <w:tc>
          <w:tcPr>
            <w:tcW w:w="4810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П.І.П.</w:t>
            </w:r>
          </w:p>
        </w:tc>
        <w:tc>
          <w:tcPr>
            <w:tcW w:w="3423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Посада в ДВК</w:t>
            </w:r>
          </w:p>
        </w:tc>
        <w:tc>
          <w:tcPr>
            <w:tcW w:w="5830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Суб’єкт подання</w:t>
            </w:r>
          </w:p>
        </w:tc>
      </w:tr>
      <w:tr w:rsidR="00B96A21" w:rsidRPr="000E119D" w:rsidTr="00B97A20">
        <w:trPr>
          <w:trHeight w:val="204"/>
        </w:trPr>
        <w:tc>
          <w:tcPr>
            <w:tcW w:w="1115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810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423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830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7</w:t>
            </w:r>
          </w:p>
        </w:tc>
      </w:tr>
      <w:tr w:rsidR="00B96A21" w:rsidRPr="000E119D" w:rsidTr="00B97A20">
        <w:trPr>
          <w:trHeight w:val="624"/>
        </w:trPr>
        <w:tc>
          <w:tcPr>
            <w:tcW w:w="1115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81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Хамула Олена Сергіївна</w:t>
            </w:r>
          </w:p>
        </w:tc>
        <w:tc>
          <w:tcPr>
            <w:tcW w:w="3423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Голова комісії</w:t>
            </w:r>
          </w:p>
        </w:tc>
        <w:tc>
          <w:tcPr>
            <w:tcW w:w="583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Кремінська районна організація партія  ОПОЗІЦІЙНИЙ БЛОК</w:t>
            </w:r>
          </w:p>
        </w:tc>
      </w:tr>
      <w:tr w:rsidR="00B96A21" w:rsidRPr="000E119D" w:rsidTr="00B97A20">
        <w:trPr>
          <w:trHeight w:val="816"/>
        </w:trPr>
        <w:tc>
          <w:tcPr>
            <w:tcW w:w="1115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81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Гарькавец Юлія Віталіївна</w:t>
            </w:r>
          </w:p>
        </w:tc>
        <w:tc>
          <w:tcPr>
            <w:tcW w:w="3423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Заступник голови комісії</w:t>
            </w:r>
          </w:p>
        </w:tc>
        <w:tc>
          <w:tcPr>
            <w:tcW w:w="583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Кандидат на посаду голови Красноріченської СОТГ Жувако Віталій Миколайович</w:t>
            </w:r>
          </w:p>
        </w:tc>
      </w:tr>
      <w:tr w:rsidR="00B96A21" w:rsidRPr="000E119D" w:rsidTr="00B97A20">
        <w:trPr>
          <w:trHeight w:val="828"/>
        </w:trPr>
        <w:tc>
          <w:tcPr>
            <w:tcW w:w="1115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481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Гашкова Ірина Миколаївна</w:t>
            </w:r>
          </w:p>
        </w:tc>
        <w:tc>
          <w:tcPr>
            <w:tcW w:w="3423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Секретар комісії</w:t>
            </w:r>
          </w:p>
        </w:tc>
        <w:tc>
          <w:tcPr>
            <w:tcW w:w="583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Кремінська районна організація партія БЛОК ПЕТРА ПОРОШЕНКА «СОЛІДАРНІСТЬ»</w:t>
            </w:r>
          </w:p>
        </w:tc>
      </w:tr>
      <w:tr w:rsidR="00B96A21" w:rsidRPr="000E119D" w:rsidTr="00B97A20">
        <w:trPr>
          <w:trHeight w:val="624"/>
        </w:trPr>
        <w:tc>
          <w:tcPr>
            <w:tcW w:w="1115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481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Гнилицька Олена Вікторівна</w:t>
            </w:r>
          </w:p>
        </w:tc>
        <w:tc>
          <w:tcPr>
            <w:tcW w:w="3423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83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Кандидат в депутати Красноріченської СОТГ Бондар Тетяна Семенівна</w:t>
            </w:r>
          </w:p>
        </w:tc>
      </w:tr>
      <w:tr w:rsidR="00B96A21" w:rsidRPr="000E119D" w:rsidTr="00B97A20">
        <w:trPr>
          <w:trHeight w:val="612"/>
        </w:trPr>
        <w:tc>
          <w:tcPr>
            <w:tcW w:w="1115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81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Гнилицький Юрій Сергійович</w:t>
            </w:r>
          </w:p>
        </w:tc>
        <w:tc>
          <w:tcPr>
            <w:tcW w:w="3423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83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</w:pPr>
            <w:r w:rsidRPr="000E119D">
              <w:rPr>
                <w:sz w:val="20"/>
                <w:szCs w:val="20"/>
                <w:lang w:val="uk-UA"/>
              </w:rPr>
              <w:t>Кремінська районна організація партія  ОПОЗІЦІЙНИЙ БЛОК</w:t>
            </w:r>
          </w:p>
        </w:tc>
      </w:tr>
      <w:tr w:rsidR="00B96A21" w:rsidRPr="000E119D" w:rsidTr="00B97A20">
        <w:trPr>
          <w:trHeight w:val="624"/>
        </w:trPr>
        <w:tc>
          <w:tcPr>
            <w:tcW w:w="1115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81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Крамаренко Олена Віталіївна</w:t>
            </w:r>
          </w:p>
        </w:tc>
        <w:tc>
          <w:tcPr>
            <w:tcW w:w="3423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83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</w:pPr>
            <w:r w:rsidRPr="000E119D">
              <w:rPr>
                <w:sz w:val="20"/>
                <w:szCs w:val="20"/>
                <w:lang w:val="uk-UA"/>
              </w:rPr>
              <w:t>Кремінська районна організація партія  ОПОЗІЦІЙНИЙ БЛОК</w:t>
            </w:r>
          </w:p>
        </w:tc>
      </w:tr>
      <w:tr w:rsidR="00B96A21" w:rsidRPr="000E119D" w:rsidTr="00B97A20">
        <w:trPr>
          <w:trHeight w:val="408"/>
        </w:trPr>
        <w:tc>
          <w:tcPr>
            <w:tcW w:w="1115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481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Гнелицька Наталія Михайлівна</w:t>
            </w:r>
          </w:p>
        </w:tc>
        <w:tc>
          <w:tcPr>
            <w:tcW w:w="3423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83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Від голови Кремінської РВК</w:t>
            </w:r>
          </w:p>
        </w:tc>
      </w:tr>
      <w:tr w:rsidR="00B96A21" w:rsidRPr="000E119D" w:rsidTr="00B97A20">
        <w:trPr>
          <w:trHeight w:val="408"/>
        </w:trPr>
        <w:tc>
          <w:tcPr>
            <w:tcW w:w="1115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481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Кременчук Аліна Олександрівна</w:t>
            </w:r>
          </w:p>
        </w:tc>
        <w:tc>
          <w:tcPr>
            <w:tcW w:w="3423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83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Від голови Кремінської РВК</w:t>
            </w:r>
          </w:p>
        </w:tc>
      </w:tr>
      <w:tr w:rsidR="00B96A21" w:rsidRPr="000E119D" w:rsidTr="00B97A20">
        <w:trPr>
          <w:trHeight w:val="204"/>
        </w:trPr>
        <w:tc>
          <w:tcPr>
            <w:tcW w:w="1115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481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Макеєва Віта Валеріївна</w:t>
            </w:r>
          </w:p>
        </w:tc>
        <w:tc>
          <w:tcPr>
            <w:tcW w:w="3423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83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Від голови Кремінської РВК</w:t>
            </w:r>
          </w:p>
        </w:tc>
      </w:tr>
      <w:tr w:rsidR="00B96A21" w:rsidRPr="000E119D" w:rsidTr="00B97A20">
        <w:trPr>
          <w:trHeight w:val="408"/>
        </w:trPr>
        <w:tc>
          <w:tcPr>
            <w:tcW w:w="1115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481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Чаплина Володимир Миколайович</w:t>
            </w:r>
          </w:p>
        </w:tc>
        <w:tc>
          <w:tcPr>
            <w:tcW w:w="3423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83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Від голови Кремінської РВК</w:t>
            </w:r>
          </w:p>
        </w:tc>
      </w:tr>
      <w:tr w:rsidR="00B96A21" w:rsidRPr="000E119D" w:rsidTr="00B97A20">
        <w:trPr>
          <w:trHeight w:val="828"/>
        </w:trPr>
        <w:tc>
          <w:tcPr>
            <w:tcW w:w="1115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481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Єршов Олександр Павлович</w:t>
            </w:r>
          </w:p>
        </w:tc>
        <w:tc>
          <w:tcPr>
            <w:tcW w:w="3423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83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Кандидат на посаду голови Красноріченської СОТГ Мар</w:t>
            </w:r>
            <w:r w:rsidRPr="000E119D">
              <w:rPr>
                <w:sz w:val="20"/>
                <w:szCs w:val="20"/>
              </w:rPr>
              <w:t>’</w:t>
            </w:r>
            <w:r w:rsidRPr="000E119D">
              <w:rPr>
                <w:sz w:val="20"/>
                <w:szCs w:val="20"/>
                <w:lang w:val="uk-UA"/>
              </w:rPr>
              <w:t>ясов Роман Володимирович</w:t>
            </w:r>
          </w:p>
        </w:tc>
      </w:tr>
      <w:tr w:rsidR="00B96A21" w:rsidRPr="000E119D" w:rsidTr="00B97A20">
        <w:trPr>
          <w:trHeight w:val="841"/>
        </w:trPr>
        <w:tc>
          <w:tcPr>
            <w:tcW w:w="1115" w:type="dxa"/>
            <w:vAlign w:val="center"/>
          </w:tcPr>
          <w:p w:rsidR="00B96A21" w:rsidRPr="000E119D" w:rsidRDefault="00B96A21" w:rsidP="000E119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481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Матушкіна Олена Леонідівна</w:t>
            </w:r>
          </w:p>
        </w:tc>
        <w:tc>
          <w:tcPr>
            <w:tcW w:w="3423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830" w:type="dxa"/>
            <w:vAlign w:val="center"/>
          </w:tcPr>
          <w:p w:rsidR="00B96A21" w:rsidRPr="000E119D" w:rsidRDefault="00B96A21" w:rsidP="00B97A20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E119D">
              <w:rPr>
                <w:sz w:val="20"/>
                <w:szCs w:val="20"/>
                <w:lang w:val="uk-UA"/>
              </w:rPr>
              <w:t>Кремінська районна організація партія РАДИКАЛЬНА ПАРТІЯ ОЛЕГА ЛЯШКА</w:t>
            </w:r>
          </w:p>
        </w:tc>
      </w:tr>
    </w:tbl>
    <w:p w:rsidR="00B96A21" w:rsidRDefault="00B96A21" w:rsidP="005B4821">
      <w:pPr>
        <w:spacing w:after="0" w:line="240" w:lineRule="auto"/>
        <w:rPr>
          <w:sz w:val="28"/>
          <w:szCs w:val="28"/>
          <w:lang w:val="uk-UA"/>
        </w:rPr>
      </w:pPr>
    </w:p>
    <w:p w:rsidR="00B96A21" w:rsidRDefault="00B96A21" w:rsidP="005B4821">
      <w:pPr>
        <w:spacing w:after="0" w:line="240" w:lineRule="auto"/>
        <w:rPr>
          <w:sz w:val="28"/>
          <w:szCs w:val="28"/>
          <w:lang w:val="uk-UA"/>
        </w:rPr>
      </w:pPr>
    </w:p>
    <w:p w:rsidR="00B96A21" w:rsidRDefault="00B96A21" w:rsidP="005B4821">
      <w:pPr>
        <w:spacing w:after="0" w:line="240" w:lineRule="auto"/>
        <w:ind w:left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виборчої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Новікова В.П.</w:t>
      </w:r>
    </w:p>
    <w:p w:rsidR="00B96A21" w:rsidRDefault="00B96A21" w:rsidP="005B4821">
      <w:pPr>
        <w:spacing w:after="0" w:line="240" w:lineRule="auto"/>
        <w:ind w:left="426"/>
        <w:rPr>
          <w:sz w:val="28"/>
          <w:szCs w:val="28"/>
          <w:lang w:val="uk-UA"/>
        </w:rPr>
      </w:pPr>
    </w:p>
    <w:p w:rsidR="00B96A21" w:rsidRPr="00FE2C48" w:rsidRDefault="00B96A21" w:rsidP="005B4821">
      <w:pPr>
        <w:spacing w:after="0" w:line="240" w:lineRule="auto"/>
        <w:ind w:left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районної виборчої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Бутенко Г.М.</w:t>
      </w:r>
    </w:p>
    <w:sectPr w:rsidR="00B96A21" w:rsidRPr="00FE2C48" w:rsidSect="00AA1539">
      <w:pgSz w:w="16838" w:h="11906" w:orient="landscape"/>
      <w:pgMar w:top="284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C48"/>
    <w:rsid w:val="000C1E87"/>
    <w:rsid w:val="000E119D"/>
    <w:rsid w:val="001317E0"/>
    <w:rsid w:val="00133593"/>
    <w:rsid w:val="00164747"/>
    <w:rsid w:val="001A746B"/>
    <w:rsid w:val="001E70F1"/>
    <w:rsid w:val="00300234"/>
    <w:rsid w:val="00475330"/>
    <w:rsid w:val="004B4994"/>
    <w:rsid w:val="0052554C"/>
    <w:rsid w:val="005B4821"/>
    <w:rsid w:val="005F7504"/>
    <w:rsid w:val="007862AE"/>
    <w:rsid w:val="008567E5"/>
    <w:rsid w:val="00871576"/>
    <w:rsid w:val="008E5DB3"/>
    <w:rsid w:val="00AA1539"/>
    <w:rsid w:val="00B275A4"/>
    <w:rsid w:val="00B96A21"/>
    <w:rsid w:val="00B97A20"/>
    <w:rsid w:val="00BD3398"/>
    <w:rsid w:val="00D35CC3"/>
    <w:rsid w:val="00DB23C1"/>
    <w:rsid w:val="00E85648"/>
    <w:rsid w:val="00F10376"/>
    <w:rsid w:val="00F819D5"/>
    <w:rsid w:val="00FE2C48"/>
    <w:rsid w:val="00FF6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57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E2C4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213</Words>
  <Characters>1218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Склад членів Красноріченської дільничної виборчої комісії №440167</dc:title>
  <dc:subject/>
  <dc:creator>Викуся</dc:creator>
  <cp:keywords/>
  <dc:description/>
  <cp:lastModifiedBy>USER</cp:lastModifiedBy>
  <cp:revision>2</cp:revision>
  <dcterms:created xsi:type="dcterms:W3CDTF">2017-10-13T06:39:00Z</dcterms:created>
  <dcterms:modified xsi:type="dcterms:W3CDTF">2017-10-13T06:39:00Z</dcterms:modified>
</cp:coreProperties>
</file>